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F06B1" w14:textId="1BD12ABE" w:rsidR="00EE637D" w:rsidRDefault="009D1A37" w:rsidP="005043C2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EU</w:t>
      </w:r>
      <w:r w:rsidR="00461134">
        <w:rPr>
          <w:rFonts w:ascii="Arial" w:hAnsi="Arial" w:cs="Arial"/>
        </w:rPr>
        <w:t>260603RX01</w:t>
      </w:r>
    </w:p>
    <w:p w14:paraId="4AEB4143" w14:textId="77777777" w:rsidR="00AB6FD0" w:rsidRPr="005043C2" w:rsidRDefault="00AB6FD0" w:rsidP="005043C2">
      <w:pPr>
        <w:tabs>
          <w:tab w:val="left" w:pos="567"/>
        </w:tabs>
        <w:spacing w:after="0"/>
        <w:rPr>
          <w:rFonts w:ascii="Arial" w:hAnsi="Arial" w:cs="Arial"/>
        </w:rPr>
      </w:pPr>
    </w:p>
    <w:p w14:paraId="45C567C1" w14:textId="77777777" w:rsidR="009B347E" w:rsidRDefault="00071EDD" w:rsidP="009B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2" w:hanging="992"/>
        <w:rPr>
          <w:rFonts w:ascii="Arial" w:hAnsi="Arial" w:cs="Arial"/>
          <w:sz w:val="18"/>
          <w:szCs w:val="18"/>
        </w:rPr>
      </w:pPr>
      <w:r w:rsidRPr="00F976ED">
        <w:rPr>
          <w:rFonts w:ascii="Arial" w:hAnsi="Arial" w:cs="Arial"/>
          <w:sz w:val="18"/>
          <w:szCs w:val="18"/>
        </w:rPr>
        <w:t>Hinweis:</w:t>
      </w:r>
      <w:r w:rsidRPr="00F976ED">
        <w:rPr>
          <w:rFonts w:ascii="Arial" w:hAnsi="Arial" w:cs="Arial"/>
        </w:rPr>
        <w:tab/>
      </w:r>
      <w:r w:rsidRPr="00F976ED">
        <w:rPr>
          <w:rFonts w:ascii="Arial" w:hAnsi="Arial" w:cs="Arial"/>
          <w:sz w:val="18"/>
          <w:szCs w:val="18"/>
        </w:rPr>
        <w:t xml:space="preserve">Diese </w:t>
      </w:r>
      <w:r w:rsidR="009B347E">
        <w:rPr>
          <w:rFonts w:ascii="Arial" w:hAnsi="Arial" w:cs="Arial"/>
          <w:sz w:val="18"/>
          <w:szCs w:val="18"/>
        </w:rPr>
        <w:t xml:space="preserve">Erklärung </w:t>
      </w:r>
      <w:r w:rsidRPr="00F976ED">
        <w:rPr>
          <w:rFonts w:ascii="Arial" w:hAnsi="Arial" w:cs="Arial"/>
          <w:sz w:val="18"/>
          <w:szCs w:val="18"/>
        </w:rPr>
        <w:t xml:space="preserve">ist von Einzelbewerbern, ALLEN Mitgliedern einer Bewerbergemeinschaft </w:t>
      </w:r>
    </w:p>
    <w:p w14:paraId="412A2F61" w14:textId="77777777" w:rsidR="00BA18A3" w:rsidRPr="00497D9A" w:rsidRDefault="009B347E" w:rsidP="00BA1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071EDD" w:rsidRPr="00F976ED">
        <w:rPr>
          <w:rFonts w:ascii="Arial" w:hAnsi="Arial" w:cs="Arial"/>
          <w:sz w:val="18"/>
          <w:szCs w:val="18"/>
        </w:rPr>
        <w:t xml:space="preserve">und </w:t>
      </w:r>
      <w:r w:rsidR="00071093" w:rsidRPr="00F976ED">
        <w:rPr>
          <w:rFonts w:ascii="Arial" w:hAnsi="Arial" w:cs="Arial"/>
          <w:sz w:val="18"/>
          <w:szCs w:val="18"/>
        </w:rPr>
        <w:t xml:space="preserve">von </w:t>
      </w:r>
      <w:r w:rsidR="00071EDD" w:rsidRPr="00F976ED">
        <w:rPr>
          <w:rFonts w:ascii="Arial" w:hAnsi="Arial" w:cs="Arial"/>
          <w:sz w:val="18"/>
          <w:szCs w:val="18"/>
        </w:rPr>
        <w:t xml:space="preserve">ALLEN Nachunternehmern </w:t>
      </w:r>
      <w:r w:rsidR="00BA18A3">
        <w:rPr>
          <w:rFonts w:ascii="Arial" w:hAnsi="Arial" w:cs="Arial"/>
          <w:sz w:val="18"/>
          <w:szCs w:val="18"/>
        </w:rPr>
        <w:t xml:space="preserve">zu </w:t>
      </w:r>
      <w:r>
        <w:rPr>
          <w:rFonts w:ascii="Arial" w:hAnsi="Arial" w:cs="Arial"/>
          <w:sz w:val="18"/>
          <w:szCs w:val="18"/>
        </w:rPr>
        <w:t>unterschreiben.</w:t>
      </w:r>
      <w:r w:rsidR="008E53DA">
        <w:rPr>
          <w:rFonts w:ascii="Arial" w:hAnsi="Arial" w:cs="Arial"/>
          <w:sz w:val="18"/>
          <w:szCs w:val="18"/>
        </w:rPr>
        <w:t xml:space="preserve"> </w:t>
      </w:r>
      <w:r w:rsidR="008E53DA" w:rsidRPr="00F976ED">
        <w:rPr>
          <w:rFonts w:ascii="Arial" w:hAnsi="Arial" w:cs="Arial"/>
          <w:sz w:val="18"/>
          <w:szCs w:val="18"/>
        </w:rPr>
        <w:t>Wird das Formular nicht ausgefüllt und beigelegt, kann dies zum Ausschluss Ihres Teilnahmeantrags</w:t>
      </w:r>
      <w:r w:rsidR="008E53DA">
        <w:rPr>
          <w:rFonts w:ascii="Arial" w:hAnsi="Arial" w:cs="Arial"/>
          <w:sz w:val="18"/>
          <w:szCs w:val="18"/>
        </w:rPr>
        <w:t xml:space="preserve"> / Angebot</w:t>
      </w:r>
      <w:r w:rsidR="008E53DA" w:rsidRPr="00F976ED">
        <w:rPr>
          <w:rFonts w:ascii="Arial" w:hAnsi="Arial" w:cs="Arial"/>
          <w:sz w:val="18"/>
          <w:szCs w:val="18"/>
        </w:rPr>
        <w:t xml:space="preserve"> führen.</w:t>
      </w:r>
    </w:p>
    <w:p w14:paraId="0A687508" w14:textId="77777777" w:rsidR="00BA18A3" w:rsidRDefault="00BA18A3" w:rsidP="00BA18A3">
      <w:pPr>
        <w:rPr>
          <w:rFonts w:ascii="Arial" w:hAnsi="Arial" w:cs="Arial"/>
        </w:rPr>
      </w:pPr>
      <w:r w:rsidRPr="00755C03">
        <w:rPr>
          <w:rFonts w:ascii="Arial" w:hAnsi="Arial" w:cs="Arial"/>
        </w:rPr>
        <w:t xml:space="preserve">In Umsetzung der Verordnung (EU) 2022/576 des Rates vom 8. April 2022 erklärt der </w:t>
      </w:r>
      <w:r w:rsidR="00755C03">
        <w:rPr>
          <w:rFonts w:ascii="Arial" w:hAnsi="Arial" w:cs="Arial"/>
        </w:rPr>
        <w:t xml:space="preserve">Bieter / </w:t>
      </w:r>
      <w:r w:rsidRPr="00755C03">
        <w:rPr>
          <w:rFonts w:ascii="Arial" w:hAnsi="Arial" w:cs="Arial"/>
        </w:rPr>
        <w:t>Auftragnehmer, dass er</w:t>
      </w:r>
    </w:p>
    <w:p w14:paraId="645E70BF" w14:textId="77777777" w:rsidR="00755C03" w:rsidRPr="00755C03" w:rsidRDefault="00755C03" w:rsidP="00BA18A3">
      <w:pPr>
        <w:rPr>
          <w:rFonts w:ascii="Arial" w:hAnsi="Arial" w:cs="Arial"/>
        </w:rPr>
      </w:pPr>
    </w:p>
    <w:p w14:paraId="16183C1C" w14:textId="77777777" w:rsidR="00BA18A3" w:rsidRP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kein russischer Staatsangehöriger und keine in Russland niedergelassene natürliche oder juristische Personen, Organisation oder Einrichtung ist,</w:t>
      </w:r>
    </w:p>
    <w:p w14:paraId="3AC6C727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</w:p>
    <w:p w14:paraId="76D2F9DB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juristische Person, Organisation oder Einrichtung ist, deren Anteile </w:t>
      </w:r>
    </w:p>
    <w:p w14:paraId="16C84CD5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zu über 50 % unmittelbar oder mittelbar von einer der unter Buchstabe a genannten Organisationen gehalten werden,</w:t>
      </w:r>
    </w:p>
    <w:p w14:paraId="1D384E0A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14169420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natürliche oder juristische Person, Organisation oder Einrichtung ist, </w:t>
      </w:r>
    </w:p>
    <w:p w14:paraId="413D55D5" w14:textId="77777777" w:rsid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die im Namen oder auf Anweisung einer der unter Buchstabe a oder b </w:t>
      </w:r>
    </w:p>
    <w:p w14:paraId="6912ADC9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genannten Organisationen handeln,</w:t>
      </w:r>
    </w:p>
    <w:p w14:paraId="0CA1D6F5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37C02DCD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sich zur Erfüllung des Auftrags oder zwecks Eignungsleihe keines Nachunternehmers oder Lieferanten bedient, soweit auf diesen mehr </w:t>
      </w:r>
    </w:p>
    <w:p w14:paraId="62A9DF2C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als 10% des Auftragswertes entfällt.</w:t>
      </w:r>
    </w:p>
    <w:p w14:paraId="29E382B0" w14:textId="77777777" w:rsidR="00EA2C19" w:rsidRDefault="00EA2C19" w:rsidP="00526BA6">
      <w:pPr>
        <w:spacing w:after="0"/>
        <w:jc w:val="both"/>
      </w:pPr>
    </w:p>
    <w:p w14:paraId="18195C67" w14:textId="77777777" w:rsidR="00755C03" w:rsidRPr="00755C03" w:rsidRDefault="00755C03" w:rsidP="00526BA6">
      <w:pPr>
        <w:spacing w:after="0"/>
        <w:jc w:val="both"/>
      </w:pPr>
    </w:p>
    <w:p w14:paraId="1FFA9351" w14:textId="77777777" w:rsidR="009B347E" w:rsidRDefault="00526BA6" w:rsidP="009B347E">
      <w:pPr>
        <w:spacing w:after="0"/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Bitte bestätigen Sie </w:t>
      </w:r>
      <w:r w:rsidR="00755C03" w:rsidRPr="009B347E">
        <w:rPr>
          <w:rFonts w:ascii="Arial" w:hAnsi="Arial" w:cs="Arial"/>
        </w:rPr>
        <w:t>diese Angaben</w:t>
      </w:r>
      <w:r w:rsidR="009B347E" w:rsidRPr="009B347E">
        <w:rPr>
          <w:rFonts w:ascii="Arial" w:hAnsi="Arial" w:cs="Arial"/>
        </w:rPr>
        <w:t>, sofern zutreffend,</w:t>
      </w:r>
      <w:r w:rsidRPr="009B347E">
        <w:rPr>
          <w:rFonts w:ascii="Arial" w:hAnsi="Arial" w:cs="Arial"/>
        </w:rPr>
        <w:t xml:space="preserve"> mit ihrer Unterschrift</w:t>
      </w:r>
      <w:r w:rsidR="009B347E" w:rsidRPr="009B347E">
        <w:rPr>
          <w:rFonts w:ascii="Arial" w:hAnsi="Arial" w:cs="Arial"/>
        </w:rPr>
        <w:t xml:space="preserve"> in Textform </w:t>
      </w:r>
    </w:p>
    <w:p w14:paraId="6AF2513B" w14:textId="77777777" w:rsidR="00526BA6" w:rsidRPr="009B347E" w:rsidRDefault="009B347E" w:rsidP="00497D9A">
      <w:pPr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oder </w:t>
      </w:r>
      <w:r w:rsidR="00526BA6" w:rsidRPr="009B347E">
        <w:rPr>
          <w:rFonts w:ascii="Arial" w:hAnsi="Arial" w:cs="Arial"/>
        </w:rPr>
        <w:t>Signaturstempel</w:t>
      </w:r>
      <w:r w:rsidRPr="009B347E">
        <w:rPr>
          <w:rFonts w:ascii="Arial" w:hAnsi="Arial" w:cs="Arial"/>
        </w:rPr>
        <w:t>.</w:t>
      </w:r>
    </w:p>
    <w:p w14:paraId="6D233739" w14:textId="77777777" w:rsidR="009B347E" w:rsidRPr="00497D9A" w:rsidRDefault="009B347E" w:rsidP="00497D9A">
      <w:pPr>
        <w:jc w:val="both"/>
        <w:rPr>
          <w:rFonts w:ascii="Arial" w:hAnsi="Arial" w:cs="Arial"/>
          <w:sz w:val="20"/>
          <w:szCs w:val="20"/>
        </w:rPr>
      </w:pPr>
    </w:p>
    <w:p w14:paraId="7B0A6A08" w14:textId="77777777" w:rsidR="009D43C0" w:rsidRPr="00526BA6" w:rsidRDefault="00526BA6" w:rsidP="00526BA6">
      <w:pPr>
        <w:ind w:left="142" w:hanging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Ihre </w:t>
      </w:r>
      <w:r w:rsidR="009B347E">
        <w:rPr>
          <w:b/>
          <w:sz w:val="24"/>
          <w:szCs w:val="24"/>
        </w:rPr>
        <w:t>Eigene</w:t>
      </w:r>
      <w:r w:rsidRPr="009500C1">
        <w:rPr>
          <w:b/>
          <w:sz w:val="24"/>
          <w:szCs w:val="24"/>
        </w:rPr>
        <w:t>rklärung</w:t>
      </w:r>
      <w:r w:rsidR="00DF6A05" w:rsidRPr="00F976ED"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92BD80" wp14:editId="6D7CB66F">
                <wp:simplePos x="0" y="0"/>
                <wp:positionH relativeFrom="column">
                  <wp:posOffset>-39370</wp:posOffset>
                </wp:positionH>
                <wp:positionV relativeFrom="paragraph">
                  <wp:posOffset>279400</wp:posOffset>
                </wp:positionV>
                <wp:extent cx="5894705" cy="892810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8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ermStart w:id="451562948" w:edGrp="everyone" w:displacedByCustomXml="next"/>
                          <w:sdt>
                            <w:sdtPr>
                              <w:rPr>
                                <w:color w:val="000000" w:themeColor="text1"/>
                              </w:rPr>
                              <w:id w:val="103077585"/>
                              <w:placeholder>
                                <w:docPart w:val="E9F1C512D7FE4BE9A3FBCCEEACBA688C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 w14:paraId="2E80A529" w14:textId="77777777" w:rsidR="00DF6A05" w:rsidRPr="003C4E2F" w:rsidRDefault="003C4E2F" w:rsidP="00DF6A05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3C4E2F">
                                  <w:rPr>
                                    <w:rStyle w:val="Platzhaltertext"/>
                                    <w:color w:val="000000" w:themeColor="text1"/>
                                  </w:rPr>
                                  <w:t>Name eingeben.</w:t>
                                </w:r>
                              </w:p>
                            </w:sdtContent>
                          </w:sdt>
                          <w:permEnd w:id="451562948" w:displacedByCustomXml="prev"/>
                          <w:p w14:paraId="184CDF7A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58260D08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Ort, Datum, Unterschrift(en) </w:t>
                            </w:r>
                            <w:r w:rsidR="009B347E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in Textform</w:t>
                            </w:r>
                          </w:p>
                          <w:p w14:paraId="46CED136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073CCE47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2C21C1C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BBD3F5B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16345017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6FF14783" w14:textId="77777777" w:rsidR="00DF6A05" w:rsidRPr="002B66C4" w:rsidRDefault="00DF6A05" w:rsidP="00DF6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92BD80" id="Rechteck 5" o:spid="_x0000_s1026" style="position:absolute;left:0;text-align:left;margin-left:-3.1pt;margin-top:22pt;width:464.15pt;height:70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" filled="f" strokecolor="black [3213]" strokeweight=".5pt">
                <v:textbox>
                  <w:txbxContent>
                    <w:permStart w:id="451562948" w:edGrp="everyone" w:displacedByCustomXml="next"/>
                    <w:sdt>
                      <w:sdtPr>
                        <w:rPr>
                          <w:color w:val="000000" w:themeColor="text1"/>
                        </w:rPr>
                        <w:id w:val="103077585"/>
                        <w:placeholder>
                          <w:docPart w:val="E9F1C512D7FE4BE9A3FBCCEEACBA688C"/>
                        </w:placeholder>
                        <w:showingPlcHdr/>
                        <w:text/>
                      </w:sdtPr>
                      <w:sdtEndPr/>
                      <w:sdtContent>
                        <w:p w14:paraId="2E80A529" w14:textId="77777777" w:rsidR="00DF6A05" w:rsidRPr="003C4E2F" w:rsidRDefault="003C4E2F" w:rsidP="00DF6A05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3C4E2F">
                            <w:rPr>
                              <w:rStyle w:val="Platzhaltertext"/>
                              <w:color w:val="000000" w:themeColor="text1"/>
                            </w:rPr>
                            <w:t>Name eingeben.</w:t>
                          </w:r>
                        </w:p>
                      </w:sdtContent>
                    </w:sdt>
                    <w:permEnd w:id="451562948" w:displacedByCustomXml="prev"/>
                    <w:p w14:paraId="184CDF7A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58260D08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Ort, Datum, Unterschrift(en) </w:t>
                      </w:r>
                      <w:r w:rsidR="009B347E">
                        <w:rPr>
                          <w:color w:val="000000" w:themeColor="text1"/>
                          <w:sz w:val="14"/>
                          <w:szCs w:val="14"/>
                        </w:rPr>
                        <w:t>in Textform</w:t>
                      </w:r>
                    </w:p>
                    <w:p w14:paraId="46CED136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073CCE47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42C21C1C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BBD3F5B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16345017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6FF14783" w14:textId="77777777" w:rsidR="00DF6A05" w:rsidRPr="002B66C4" w:rsidRDefault="00DF6A05" w:rsidP="00DF6A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9D43C0" w:rsidRPr="00526BA6" w:rsidSect="00755C03">
      <w:headerReference w:type="default" r:id="rId9"/>
      <w:footerReference w:type="default" r:id="rId10"/>
      <w:pgSz w:w="11906" w:h="16838" w:code="9"/>
      <w:pgMar w:top="1418" w:right="155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8D859" w14:textId="77777777" w:rsidR="005A4043" w:rsidRDefault="005A4043" w:rsidP="00071EDD">
      <w:pPr>
        <w:spacing w:after="0" w:line="240" w:lineRule="auto"/>
      </w:pPr>
      <w:r>
        <w:separator/>
      </w:r>
    </w:p>
  </w:endnote>
  <w:endnote w:type="continuationSeparator" w:id="0">
    <w:p w14:paraId="2115B946" w14:textId="77777777" w:rsidR="005A4043" w:rsidRDefault="005A4043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EA525" w14:textId="77777777" w:rsidR="00C77D97" w:rsidRPr="006E356B" w:rsidRDefault="009B347E" w:rsidP="00C77D97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>EU-Sanktionen Stand 8.4.2022</w:t>
    </w:r>
  </w:p>
  <w:p w14:paraId="46526D82" w14:textId="77777777" w:rsidR="00C77D97" w:rsidRDefault="00C77D97">
    <w:pPr>
      <w:pStyle w:val="Fuzeile"/>
    </w:pPr>
  </w:p>
  <w:p w14:paraId="633FF1BC" w14:textId="77777777" w:rsidR="00C77D97" w:rsidRDefault="00C77D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864C1" w14:textId="77777777" w:rsidR="005A4043" w:rsidRDefault="005A4043" w:rsidP="00071EDD">
      <w:pPr>
        <w:spacing w:after="0" w:line="240" w:lineRule="auto"/>
      </w:pPr>
      <w:r>
        <w:separator/>
      </w:r>
    </w:p>
  </w:footnote>
  <w:footnote w:type="continuationSeparator" w:id="0">
    <w:p w14:paraId="2178CC27" w14:textId="77777777" w:rsidR="005A4043" w:rsidRDefault="005A4043" w:rsidP="0007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F6C95" w14:textId="10E8485E" w:rsidR="00526BA6" w:rsidRDefault="00526BA6" w:rsidP="00BA18A3">
    <w:pPr>
      <w:spacing w:after="0"/>
      <w:rPr>
        <w:rFonts w:ascii="Arial" w:hAnsi="Arial" w:cs="Arial"/>
        <w:b/>
        <w:sz w:val="28"/>
        <w:szCs w:val="28"/>
      </w:rPr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5E0883DE" wp14:editId="07B7BAA9">
          <wp:simplePos x="0" y="0"/>
          <wp:positionH relativeFrom="column">
            <wp:posOffset>4738370</wp:posOffset>
          </wp:positionH>
          <wp:positionV relativeFrom="paragraph">
            <wp:posOffset>-118110</wp:posOffset>
          </wp:positionV>
          <wp:extent cx="1428750" cy="483235"/>
          <wp:effectExtent l="0" t="0" r="0" b="0"/>
          <wp:wrapNone/>
          <wp:docPr id="4" name="Bild 3" descr="HH_Logo_HHVA 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 descr="HH_Logo_HHVA 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18A3">
      <w:rPr>
        <w:rFonts w:ascii="Arial" w:hAnsi="Arial" w:cs="Arial"/>
        <w:b/>
        <w:sz w:val="28"/>
        <w:szCs w:val="28"/>
      </w:rPr>
      <w:t>Eigenerklärung zu</w:t>
    </w:r>
    <w:r>
      <w:rPr>
        <w:rFonts w:ascii="Arial" w:hAnsi="Arial" w:cs="Arial"/>
        <w:b/>
        <w:sz w:val="28"/>
        <w:szCs w:val="28"/>
      </w:rPr>
      <w:t xml:space="preserve"> </w:t>
    </w:r>
    <w:r w:rsidR="00BA18A3">
      <w:rPr>
        <w:rFonts w:ascii="Arial" w:hAnsi="Arial" w:cs="Arial"/>
        <w:b/>
        <w:sz w:val="28"/>
        <w:szCs w:val="28"/>
      </w:rPr>
      <w:t>EU-Sanktionen gegen Russland</w:t>
    </w:r>
  </w:p>
  <w:p w14:paraId="2B0552D1" w14:textId="77777777" w:rsidR="00BA18A3" w:rsidRPr="00BA18A3" w:rsidRDefault="00BA18A3" w:rsidP="00526BA6">
    <w:pPr>
      <w:rPr>
        <w:rFonts w:ascii="Arial" w:hAnsi="Arial" w:cs="Arial"/>
        <w:sz w:val="28"/>
        <w:szCs w:val="28"/>
      </w:rPr>
    </w:pPr>
    <w:r w:rsidRPr="00BA18A3">
      <w:t>geltenden EU-Verordnung 2022/576</w:t>
    </w:r>
    <w:r>
      <w:t xml:space="preserve"> vo</w:t>
    </w:r>
    <w:r w:rsidR="000B5279">
      <w:t>m</w:t>
    </w:r>
    <w:r>
      <w:t xml:space="preserve"> 8.4.2022</w:t>
    </w:r>
  </w:p>
  <w:p w14:paraId="0646E8BB" w14:textId="77777777" w:rsidR="00EE34A7" w:rsidRPr="00787877" w:rsidRDefault="00787877" w:rsidP="00787877">
    <w:pPr>
      <w:pStyle w:val="Fuzeile"/>
      <w:rPr>
        <w:color w:val="A6A6A6" w:themeColor="background1" w:themeShade="A6"/>
        <w:sz w:val="14"/>
        <w:szCs w:val="14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695B0860" w14:textId="77777777" w:rsidR="00071EDD" w:rsidRDefault="00071E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0800"/>
    <w:multiLevelType w:val="hybridMultilevel"/>
    <w:tmpl w:val="B2667BB4"/>
    <w:lvl w:ilvl="0" w:tplc="04070019">
      <w:start w:val="1"/>
      <w:numFmt w:val="lowerLetter"/>
      <w:lvlText w:val="%1."/>
      <w:lvlJc w:val="left"/>
      <w:pPr>
        <w:ind w:left="1068" w:hanging="360"/>
      </w:p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12403"/>
    <w:multiLevelType w:val="hybridMultilevel"/>
    <w:tmpl w:val="8278C98C"/>
    <w:lvl w:ilvl="0" w:tplc="7AE4F5F6">
      <w:start w:val="1"/>
      <w:numFmt w:val="decimal"/>
      <w:lvlText w:val="(%1)"/>
      <w:lvlJc w:val="left"/>
      <w:pPr>
        <w:ind w:left="432" w:hanging="372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E597036"/>
    <w:multiLevelType w:val="hybridMultilevel"/>
    <w:tmpl w:val="965E252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86661145">
    <w:abstractNumId w:val="1"/>
  </w:num>
  <w:num w:numId="2" w16cid:durableId="1353532219">
    <w:abstractNumId w:val="3"/>
  </w:num>
  <w:num w:numId="3" w16cid:durableId="1927810761">
    <w:abstractNumId w:val="2"/>
  </w:num>
  <w:num w:numId="4" w16cid:durableId="44361988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xJHYfHXFowmpbwH8k47OKopfEkuJ52loY8NMSprsRc2SwHk5UVNyAIquZOLwX1pifBFy58Sp9SyXEg8q3S33KA==" w:salt="TjfIMYARPZa0BIqDKu5Cz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05a7a672-756f-4d2c-a4c7-dc54287e22af"/>
  </w:docVars>
  <w:rsids>
    <w:rsidRoot w:val="00341809"/>
    <w:rsid w:val="00071093"/>
    <w:rsid w:val="00071EDD"/>
    <w:rsid w:val="00096F92"/>
    <w:rsid w:val="000A0A43"/>
    <w:rsid w:val="000B5279"/>
    <w:rsid w:val="000C1746"/>
    <w:rsid w:val="00102A1A"/>
    <w:rsid w:val="0013290C"/>
    <w:rsid w:val="0018571E"/>
    <w:rsid w:val="00187283"/>
    <w:rsid w:val="001A4F12"/>
    <w:rsid w:val="001B5275"/>
    <w:rsid w:val="001E373D"/>
    <w:rsid w:val="001F1971"/>
    <w:rsid w:val="00251A21"/>
    <w:rsid w:val="002527FE"/>
    <w:rsid w:val="00280396"/>
    <w:rsid w:val="002A10B0"/>
    <w:rsid w:val="002A2A35"/>
    <w:rsid w:val="002B2750"/>
    <w:rsid w:val="003179F8"/>
    <w:rsid w:val="0033221C"/>
    <w:rsid w:val="003407C0"/>
    <w:rsid w:val="00341809"/>
    <w:rsid w:val="00344A58"/>
    <w:rsid w:val="003A30E3"/>
    <w:rsid w:val="003C4E2F"/>
    <w:rsid w:val="003D2C1C"/>
    <w:rsid w:val="004110FF"/>
    <w:rsid w:val="00414FB9"/>
    <w:rsid w:val="004258F7"/>
    <w:rsid w:val="004259A7"/>
    <w:rsid w:val="0043554E"/>
    <w:rsid w:val="00436A6C"/>
    <w:rsid w:val="0045104F"/>
    <w:rsid w:val="0045444C"/>
    <w:rsid w:val="00461134"/>
    <w:rsid w:val="00497D9A"/>
    <w:rsid w:val="004A538C"/>
    <w:rsid w:val="005043C2"/>
    <w:rsid w:val="00526BA6"/>
    <w:rsid w:val="00563806"/>
    <w:rsid w:val="005A4043"/>
    <w:rsid w:val="005D00AC"/>
    <w:rsid w:val="005F5034"/>
    <w:rsid w:val="005F7855"/>
    <w:rsid w:val="006033B8"/>
    <w:rsid w:val="00672670"/>
    <w:rsid w:val="00676DBA"/>
    <w:rsid w:val="00693309"/>
    <w:rsid w:val="006A611F"/>
    <w:rsid w:val="006B3AB2"/>
    <w:rsid w:val="006F005A"/>
    <w:rsid w:val="007371C4"/>
    <w:rsid w:val="0075445F"/>
    <w:rsid w:val="00755C03"/>
    <w:rsid w:val="00787877"/>
    <w:rsid w:val="007A3884"/>
    <w:rsid w:val="007E7FCD"/>
    <w:rsid w:val="00825E5F"/>
    <w:rsid w:val="00827179"/>
    <w:rsid w:val="008412A3"/>
    <w:rsid w:val="00850626"/>
    <w:rsid w:val="008A49AC"/>
    <w:rsid w:val="008C0985"/>
    <w:rsid w:val="008E53DA"/>
    <w:rsid w:val="008F034B"/>
    <w:rsid w:val="0090449D"/>
    <w:rsid w:val="00904B82"/>
    <w:rsid w:val="009521B0"/>
    <w:rsid w:val="00954BC7"/>
    <w:rsid w:val="0099052B"/>
    <w:rsid w:val="009B347E"/>
    <w:rsid w:val="009D1A37"/>
    <w:rsid w:val="009D43C0"/>
    <w:rsid w:val="00A73DA2"/>
    <w:rsid w:val="00A82135"/>
    <w:rsid w:val="00AB6FD0"/>
    <w:rsid w:val="00AC3147"/>
    <w:rsid w:val="00AC3775"/>
    <w:rsid w:val="00AF504A"/>
    <w:rsid w:val="00B0120F"/>
    <w:rsid w:val="00B34676"/>
    <w:rsid w:val="00B711CC"/>
    <w:rsid w:val="00BA18A3"/>
    <w:rsid w:val="00BF2D93"/>
    <w:rsid w:val="00C35058"/>
    <w:rsid w:val="00C3530C"/>
    <w:rsid w:val="00C77D97"/>
    <w:rsid w:val="00CB5B4C"/>
    <w:rsid w:val="00CB72DB"/>
    <w:rsid w:val="00CC36DA"/>
    <w:rsid w:val="00CE13E5"/>
    <w:rsid w:val="00D5665B"/>
    <w:rsid w:val="00D574AE"/>
    <w:rsid w:val="00D64FB8"/>
    <w:rsid w:val="00D8382F"/>
    <w:rsid w:val="00DD482C"/>
    <w:rsid w:val="00DF6A05"/>
    <w:rsid w:val="00E226F9"/>
    <w:rsid w:val="00E23848"/>
    <w:rsid w:val="00E54E15"/>
    <w:rsid w:val="00E90AC6"/>
    <w:rsid w:val="00EA2C19"/>
    <w:rsid w:val="00EA7891"/>
    <w:rsid w:val="00EB7B18"/>
    <w:rsid w:val="00EE34A7"/>
    <w:rsid w:val="00EE637D"/>
    <w:rsid w:val="00F26D79"/>
    <w:rsid w:val="00F62E55"/>
    <w:rsid w:val="00F93DEC"/>
    <w:rsid w:val="00F976ED"/>
    <w:rsid w:val="00FA06F6"/>
    <w:rsid w:val="00FF170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D5375"/>
  <w15:docId w15:val="{6480AFDD-91C7-4523-8F18-0E0019069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25E5F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414FB9"/>
    <w:rPr>
      <w:color w:val="808080"/>
    </w:rPr>
  </w:style>
  <w:style w:type="paragraph" w:customStyle="1" w:styleId="Default">
    <w:name w:val="Default"/>
    <w:rsid w:val="00526BA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4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EU-Sanktionen%20von%208.4.202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F1C512D7FE4BE9A3FBCCEEACBA68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30C2D4-25A3-40E9-9510-1BF5753B991F}"/>
      </w:docPartPr>
      <w:docPartBody>
        <w:p w:rsidR="00363A16" w:rsidRDefault="00363A16">
          <w:pPr>
            <w:pStyle w:val="E9F1C512D7FE4BE9A3FBCCEEACBA688C"/>
          </w:pPr>
          <w:r w:rsidRPr="003C4E2F">
            <w:rPr>
              <w:rStyle w:val="Platzhaltertext"/>
              <w:color w:val="000000" w:themeColor="text1"/>
            </w:rPr>
            <w:t>Name eingeben.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16"/>
    <w:rsid w:val="000A0A43"/>
    <w:rsid w:val="001F3363"/>
    <w:rsid w:val="00363A16"/>
    <w:rsid w:val="00904B82"/>
    <w:rsid w:val="00E2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E9F1C512D7FE4BE9A3FBCCEEACBA688C">
    <w:name w:val="E9F1C512D7FE4BE9A3FBCCEEACBA68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c15802c0-2f5b-49ab-a8c7-6f019b8c4be7</BSO999929>
</file>

<file path=customXml/itemProps1.xml><?xml version="1.0" encoding="utf-8"?>
<ds:datastoreItem xmlns:ds="http://schemas.openxmlformats.org/officeDocument/2006/customXml" ds:itemID="{1B280196-370C-4ECC-89A1-6FA1B6A64D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EU-Sanktionen von 8.4.2022</Template>
  <TotalTime>0</TotalTime>
  <Pages>1</Pages>
  <Words>166</Words>
  <Characters>1050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Gogolin Melanie (A1)</dc:creator>
  <cp:lastModifiedBy>Gogolin Melanie (HHVA E1)</cp:lastModifiedBy>
  <cp:revision>6</cp:revision>
  <cp:lastPrinted>2017-03-07T12:04:00Z</cp:lastPrinted>
  <dcterms:created xsi:type="dcterms:W3CDTF">2022-07-07T12:13:00Z</dcterms:created>
  <dcterms:modified xsi:type="dcterms:W3CDTF">2026-06-23T11:03:00Z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2022-04-14T09:06:40Z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28e35305-9841-4551-9f1b-02a3a6266585</vt:lpwstr>
  </property>
  <property fmtid="{D5CDD505-2E9C-101B-9397-08002B2CF9AE}" pid="8" name="MSIP_Label_6104447a-85ec-4482-b709-219fb68c1534_ContentBits">
    <vt:lpwstr>0</vt:lpwstr>
  </property>
</Properties>
</file>